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9668E" w14:textId="38302BE8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412051">
        <w:rPr>
          <w:b/>
          <w:noProof/>
          <w:sz w:val="24"/>
        </w:rPr>
        <w:t>46bis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D1E2E">
        <w:rPr>
          <w:b/>
          <w:i/>
          <w:noProof/>
          <w:sz w:val="28"/>
        </w:rPr>
        <w:t>S5-231037</w:t>
      </w:r>
    </w:p>
    <w:p w14:paraId="55CF78DE" w14:textId="2B866448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412051">
        <w:rPr>
          <w:sz w:val="24"/>
        </w:rPr>
        <w:t>16 -19</w:t>
      </w:r>
      <w:r>
        <w:rPr>
          <w:sz w:val="24"/>
        </w:rPr>
        <w:t xml:space="preserve"> January 202</w:t>
      </w:r>
      <w:r w:rsidR="00412051">
        <w:rPr>
          <w:sz w:val="24"/>
        </w:rPr>
        <w:t>3</w:t>
      </w:r>
      <w:r w:rsidR="0033027D" w:rsidRPr="006C2E80">
        <w:rPr>
          <w:sz w:val="20"/>
        </w:rPr>
        <w:tab/>
      </w:r>
    </w:p>
    <w:p w14:paraId="0821AFA6" w14:textId="22AA375D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Source: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China Mobile</w:t>
      </w:r>
    </w:p>
    <w:p w14:paraId="77734250" w14:textId="37884A27" w:rsidR="006C2E80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Title:</w:t>
      </w:r>
      <w:r w:rsidRPr="00912E21">
        <w:rPr>
          <w:b/>
          <w:sz w:val="22"/>
        </w:rPr>
        <w:tab/>
        <w:t>New</w:t>
      </w:r>
      <w:r w:rsidR="00412051">
        <w:rPr>
          <w:b/>
          <w:sz w:val="22"/>
        </w:rPr>
        <w:t xml:space="preserve"> W</w:t>
      </w:r>
      <w:r w:rsidR="001468CC" w:rsidRPr="00912E21">
        <w:rPr>
          <w:b/>
          <w:sz w:val="22"/>
        </w:rPr>
        <w:t>ID on</w:t>
      </w:r>
      <w:r w:rsidR="00412051" w:rsidRPr="00412051">
        <w:rPr>
          <w:b/>
          <w:sz w:val="22"/>
        </w:rPr>
        <w:t xml:space="preserve"> Management Aspect of 5GLAN</w:t>
      </w:r>
    </w:p>
    <w:p w14:paraId="5F56A0A9" w14:textId="77777777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Document for:</w:t>
      </w:r>
      <w:r w:rsidRPr="00912E21">
        <w:rPr>
          <w:b/>
          <w:sz w:val="22"/>
        </w:rPr>
        <w:tab/>
        <w:t>Approval</w:t>
      </w:r>
    </w:p>
    <w:p w14:paraId="028C079C" w14:textId="4BE1C848" w:rsidR="006C2E80" w:rsidRPr="002B4392" w:rsidRDefault="00AE25BF" w:rsidP="007B5018">
      <w:pPr>
        <w:rPr>
          <w:rFonts w:eastAsia="Yu Mincho"/>
          <w:b/>
          <w:sz w:val="22"/>
        </w:rPr>
      </w:pPr>
      <w:r w:rsidRPr="00912E21">
        <w:rPr>
          <w:b/>
          <w:sz w:val="22"/>
        </w:rPr>
        <w:t>Agenda Item: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6.2</w:t>
      </w:r>
      <w:r w:rsidR="006D1E2E">
        <w:rPr>
          <w:b/>
          <w:sz w:val="22"/>
        </w:rPr>
        <w:t>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B501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C1ABE2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2B4392">
        <w:t xml:space="preserve"> </w:t>
      </w:r>
      <w:r w:rsidR="001468CC" w:rsidRPr="001468CC">
        <w:t>Management Aspect of</w:t>
      </w:r>
      <w:r w:rsidR="00EF0B1E">
        <w:t xml:space="preserve"> </w:t>
      </w:r>
      <w:r w:rsidR="00B04E50" w:rsidRPr="00B04E50">
        <w:t>5GLAN</w:t>
      </w:r>
    </w:p>
    <w:p w14:paraId="2730900B" w14:textId="3184C81B" w:rsidR="003F268E" w:rsidRPr="00BA3A53" w:rsidRDefault="003F268E" w:rsidP="007B5018">
      <w:pPr>
        <w:pStyle w:val="Guidance"/>
      </w:pPr>
    </w:p>
    <w:p w14:paraId="289CB42C" w14:textId="7351271F" w:rsidR="006C2E80" w:rsidRDefault="00E13CB2" w:rsidP="006C2E80">
      <w:pPr>
        <w:pStyle w:val="8"/>
      </w:pPr>
      <w:r>
        <w:t>A</w:t>
      </w:r>
      <w:r w:rsidR="00B078D6">
        <w:t>cronym:</w:t>
      </w:r>
      <w:r w:rsidR="00B04E50" w:rsidRPr="00B04E50">
        <w:rPr>
          <w:lang w:val="fr-FR" w:eastAsia="zh-CN"/>
        </w:rPr>
        <w:t xml:space="preserve"> </w:t>
      </w:r>
      <w:r w:rsidR="00B04E50" w:rsidRPr="00052930">
        <w:rPr>
          <w:lang w:val="fr-FR" w:eastAsia="zh-CN"/>
        </w:rPr>
        <w:t>5GLAN_Mgt</w:t>
      </w:r>
    </w:p>
    <w:p w14:paraId="0D12AE1F" w14:textId="34D963C0" w:rsidR="00B078D6" w:rsidRDefault="00B078D6" w:rsidP="007B5018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22968B4A" w:rsidR="00B078D6" w:rsidRDefault="00D31CC8" w:rsidP="007B5018">
      <w:pPr>
        <w:pStyle w:val="Guidance"/>
      </w:pPr>
      <w:r>
        <w:t xml:space="preserve"> </w:t>
      </w:r>
    </w:p>
    <w:p w14:paraId="63EE9719" w14:textId="053E213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1468CC">
        <w:rPr>
          <w:i/>
          <w:iCs/>
        </w:rPr>
        <w:t>18</w:t>
      </w:r>
      <w:r w:rsidRPr="006C2E80">
        <w:rPr>
          <w:i/>
          <w:iCs/>
        </w:rPr>
        <w:t>}</w:t>
      </w:r>
    </w:p>
    <w:p w14:paraId="53277F89" w14:textId="7F30A1B3" w:rsidR="003F7142" w:rsidRPr="006C2E80" w:rsidRDefault="003F7142" w:rsidP="007B5018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7B5018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B501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B501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B501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B501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B501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B501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B501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B8D8DC1" w:rsidR="004260A5" w:rsidRDefault="001468CC" w:rsidP="007B50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B5018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B501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B501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B501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B5018">
            <w:pPr>
              <w:pStyle w:val="TAC"/>
            </w:pPr>
          </w:p>
        </w:tc>
      </w:tr>
    </w:tbl>
    <w:p w14:paraId="3A87B226" w14:textId="77777777" w:rsidR="008A76FD" w:rsidRPr="006C2E80" w:rsidRDefault="008A76FD" w:rsidP="007B5018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AD7194C" w:rsidR="00A36378" w:rsidRPr="00A36378" w:rsidRDefault="001211F3" w:rsidP="007B5018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B5018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B501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B501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B5018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B5018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7B5018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7B5018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7B5018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B501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B501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B501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B501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1C4B2C0" w:rsidR="008835FC" w:rsidRDefault="00B5492F" w:rsidP="007B5018">
            <w:pPr>
              <w:pStyle w:val="TAL"/>
            </w:pPr>
            <w:r w:rsidRPr="00B5492F">
              <w:t>FS_5GLAN_Mgt</w:t>
            </w:r>
          </w:p>
        </w:tc>
        <w:tc>
          <w:tcPr>
            <w:tcW w:w="1101" w:type="dxa"/>
          </w:tcPr>
          <w:p w14:paraId="6AE820B7" w14:textId="0579314B" w:rsidR="008835FC" w:rsidRDefault="00B5492F" w:rsidP="007B50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663BF2FB" w14:textId="104F32C6" w:rsidR="008835FC" w:rsidRDefault="00B5492F" w:rsidP="007B5018">
            <w:pPr>
              <w:pStyle w:val="TAL"/>
            </w:pPr>
            <w:r w:rsidRPr="00B5492F">
              <w:t>950030</w:t>
            </w:r>
          </w:p>
        </w:tc>
        <w:tc>
          <w:tcPr>
            <w:tcW w:w="6010" w:type="dxa"/>
          </w:tcPr>
          <w:p w14:paraId="24E5739B" w14:textId="134CC572" w:rsidR="008835FC" w:rsidRPr="00251D80" w:rsidRDefault="00B5492F" w:rsidP="007B5018">
            <w:pPr>
              <w:pStyle w:val="TAL"/>
            </w:pPr>
            <w:r>
              <w:t xml:space="preserve">Study on </w:t>
            </w:r>
            <w:r w:rsidRPr="001468CC">
              <w:t>Management Aspect of</w:t>
            </w:r>
            <w:r>
              <w:t xml:space="preserve"> 5GLAN</w:t>
            </w:r>
          </w:p>
        </w:tc>
      </w:tr>
    </w:tbl>
    <w:p w14:paraId="7C3FBD77" w14:textId="77777777" w:rsidR="004876B9" w:rsidRDefault="004876B9" w:rsidP="007B5018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7B5018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B501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B501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B5018">
            <w:pPr>
              <w:pStyle w:val="TAH"/>
            </w:pPr>
            <w:r>
              <w:t>Nature of relationship</w:t>
            </w:r>
          </w:p>
        </w:tc>
      </w:tr>
      <w:tr w:rsidR="000A35DE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6E62A5F" w:rsidR="000A35DE" w:rsidRDefault="000A35DE" w:rsidP="007B5018">
            <w:pPr>
              <w:pStyle w:val="TAL"/>
            </w:pPr>
            <w:r w:rsidRPr="00FF2884">
              <w:t>800028</w:t>
            </w:r>
          </w:p>
        </w:tc>
        <w:tc>
          <w:tcPr>
            <w:tcW w:w="3326" w:type="dxa"/>
          </w:tcPr>
          <w:p w14:paraId="6AD6B1DF" w14:textId="36F45E32" w:rsidR="000A35DE" w:rsidRDefault="000A35DE" w:rsidP="007B5018">
            <w:pPr>
              <w:pStyle w:val="TAL"/>
            </w:pPr>
            <w:r w:rsidRPr="00FF2884">
              <w:t>Feasibility Study on Vertical_LAN</w:t>
            </w:r>
          </w:p>
        </w:tc>
        <w:tc>
          <w:tcPr>
            <w:tcW w:w="5099" w:type="dxa"/>
          </w:tcPr>
          <w:p w14:paraId="4972B8BD" w14:textId="57CE7C47" w:rsidR="000A35DE" w:rsidRPr="00251D80" w:rsidRDefault="000A35DE" w:rsidP="007B5018">
            <w:pPr>
              <w:pStyle w:val="TAL"/>
              <w:rPr>
                <w:lang w:eastAsia="zh-CN"/>
              </w:rPr>
            </w:pPr>
            <w:r>
              <w:t>SA2 stage 2 study item</w:t>
            </w:r>
          </w:p>
        </w:tc>
      </w:tr>
      <w:tr w:rsidR="000A35DE" w14:paraId="6B380DAC" w14:textId="77777777" w:rsidTr="006C2E80">
        <w:trPr>
          <w:cantSplit/>
          <w:jc w:val="center"/>
        </w:trPr>
        <w:tc>
          <w:tcPr>
            <w:tcW w:w="1101" w:type="dxa"/>
          </w:tcPr>
          <w:p w14:paraId="5D2103B2" w14:textId="2782A103" w:rsidR="000A35DE" w:rsidRDefault="000A35DE" w:rsidP="007B5018">
            <w:pPr>
              <w:pStyle w:val="TAL"/>
              <w:rPr>
                <w:lang w:val="fr-FR"/>
              </w:rPr>
            </w:pPr>
            <w:r>
              <w:t>820017</w:t>
            </w:r>
          </w:p>
        </w:tc>
        <w:tc>
          <w:tcPr>
            <w:tcW w:w="3326" w:type="dxa"/>
          </w:tcPr>
          <w:p w14:paraId="5697B7E0" w14:textId="5967B52C" w:rsidR="000A35DE" w:rsidRPr="001468CC" w:rsidRDefault="000A35DE" w:rsidP="007B5018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14:paraId="15760204" w14:textId="7A9E44F4" w:rsidR="000A35DE" w:rsidRDefault="000A35DE" w:rsidP="007B5018">
            <w:pPr>
              <w:pStyle w:val="TAL"/>
              <w:rPr>
                <w:lang w:eastAsia="zh-CN"/>
              </w:rPr>
            </w:pPr>
            <w:r>
              <w:t>SA2 stage 2 work item</w:t>
            </w:r>
          </w:p>
        </w:tc>
      </w:tr>
    </w:tbl>
    <w:p w14:paraId="6BC7072F" w14:textId="77777777" w:rsidR="006C2E80" w:rsidRDefault="006C2E80" w:rsidP="007B5018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312D3B6" w14:textId="47783C5D" w:rsidR="00B5492F" w:rsidRDefault="00B5492F" w:rsidP="00B5492F">
      <w:r>
        <w:t xml:space="preserve">This work item aims at specifying </w:t>
      </w:r>
      <w:r>
        <w:rPr>
          <w:lang w:eastAsia="zh-CN"/>
        </w:rPr>
        <w:t>5G management system</w:t>
      </w:r>
      <w:r>
        <w:t xml:space="preserve"> enhancements to support </w:t>
      </w:r>
      <w:r w:rsidRPr="00B5492F">
        <w:t>5G LAN-type services</w:t>
      </w:r>
      <w:r>
        <w:t>. The solutions to support this feature has been studied and documented in TR 28.833.</w:t>
      </w:r>
    </w:p>
    <w:p w14:paraId="339E3609" w14:textId="558B101D" w:rsidR="00B5492F" w:rsidRDefault="00B5492F" w:rsidP="00B5492F">
      <w:r>
        <w:t>It is proposed to convert the</w:t>
      </w:r>
      <w:r w:rsidR="008B3D97" w:rsidRPr="008B3D97">
        <w:t xml:space="preserve"> concluded solutions</w:t>
      </w:r>
      <w:r w:rsidR="008B3D97">
        <w:t xml:space="preserve"> and</w:t>
      </w:r>
      <w:r w:rsidR="008B3D97" w:rsidRPr="008B3D97">
        <w:t xml:space="preserve"> </w:t>
      </w:r>
      <w:r>
        <w:t xml:space="preserve">conclusions reached within TR 28.833 into </w:t>
      </w:r>
      <w:r w:rsidR="005D1C16">
        <w:t xml:space="preserve">the </w:t>
      </w:r>
      <w:r>
        <w:t xml:space="preserve">normative text to TS 28.541, TS 28.552, </w:t>
      </w:r>
      <w:r w:rsidR="008B3D97">
        <w:t xml:space="preserve">and </w:t>
      </w:r>
      <w:r>
        <w:t>TS 28.554.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2B122CF" w14:textId="65243B48" w:rsidR="00C31FB7" w:rsidRPr="00C31FB7" w:rsidRDefault="00C31FB7" w:rsidP="00C31FB7">
      <w:pPr>
        <w:rPr>
          <w:lang w:val="en-US" w:eastAsia="zh-CN"/>
        </w:rPr>
      </w:pPr>
      <w:r w:rsidRPr="00C31FB7">
        <w:rPr>
          <w:lang w:val="en-US" w:eastAsia="zh-CN"/>
        </w:rPr>
        <w:t>The objective of this work item is to define the normative specificati</w:t>
      </w:r>
      <w:r w:rsidR="005D1C16">
        <w:rPr>
          <w:lang w:val="en-US" w:eastAsia="zh-CN"/>
        </w:rPr>
        <w:t>ons of the solutions to enhance</w:t>
      </w:r>
      <w:r w:rsidR="00BB4656">
        <w:rPr>
          <w:lang w:eastAsia="zh-CN"/>
        </w:rPr>
        <w:t xml:space="preserve"> </w:t>
      </w:r>
      <w:r w:rsidR="005D1C16">
        <w:rPr>
          <w:lang w:eastAsia="zh-CN"/>
        </w:rPr>
        <w:t xml:space="preserve">the </w:t>
      </w:r>
      <w:r w:rsidR="00BB4656">
        <w:rPr>
          <w:lang w:eastAsia="zh-CN"/>
        </w:rPr>
        <w:t>management system</w:t>
      </w:r>
      <w:r w:rsidRPr="00C31FB7">
        <w:rPr>
          <w:lang w:val="en-US" w:eastAsia="zh-CN"/>
        </w:rPr>
        <w:t xml:space="preserve"> as per </w:t>
      </w:r>
      <w:r>
        <w:rPr>
          <w:lang w:val="en-US" w:eastAsia="zh-CN"/>
        </w:rPr>
        <w:t>conclusions reached within TR 28</w:t>
      </w:r>
      <w:r w:rsidRPr="00C31FB7">
        <w:rPr>
          <w:lang w:val="en-US" w:eastAsia="zh-CN"/>
        </w:rPr>
        <w:t>.</w:t>
      </w:r>
      <w:r>
        <w:rPr>
          <w:lang w:val="en-US" w:eastAsia="zh-CN"/>
        </w:rPr>
        <w:t>833</w:t>
      </w:r>
      <w:r w:rsidRPr="00C31FB7">
        <w:rPr>
          <w:lang w:val="en-US" w:eastAsia="zh-CN"/>
        </w:rPr>
        <w:t xml:space="preserve"> for the following aspects:</w:t>
      </w:r>
    </w:p>
    <w:p w14:paraId="0E5D08CE" w14:textId="1DB7CF07" w:rsidR="00D80607" w:rsidRDefault="00D80607" w:rsidP="00C31FB7">
      <w:pPr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Enhancement</w:t>
      </w:r>
      <w:r w:rsidRPr="00C31FB7">
        <w:rPr>
          <w:lang w:val="en-US" w:eastAsia="zh-CN"/>
        </w:rPr>
        <w:t xml:space="preserve"> </w:t>
      </w:r>
      <w:r>
        <w:rPr>
          <w:lang w:val="en-US" w:eastAsia="zh-CN"/>
        </w:rPr>
        <w:t>in the management system</w:t>
      </w:r>
      <w:r w:rsidRPr="00D80607">
        <w:t xml:space="preserve"> </w:t>
      </w:r>
      <w:r w:rsidRPr="00D80607">
        <w:rPr>
          <w:lang w:eastAsia="zh-CN"/>
        </w:rPr>
        <w:t>of network configuration</w:t>
      </w:r>
      <w:r w:rsidR="005D1C16">
        <w:rPr>
          <w:lang w:val="en-US" w:eastAsia="zh-CN"/>
        </w:rPr>
        <w:t xml:space="preserve"> to support </w:t>
      </w:r>
      <w:r w:rsidR="00BB4656">
        <w:t>5G LAN-type services</w:t>
      </w:r>
      <w:r w:rsidRPr="00D80607">
        <w:rPr>
          <w:lang w:val="en-US" w:eastAsia="zh-CN"/>
        </w:rPr>
        <w:t xml:space="preserve"> (e.g. the configuration of 5G NF is investigated. The SMF serving 5G VN group communication is required to support 5G VN group identify in NRM IOC.);</w:t>
      </w:r>
    </w:p>
    <w:p w14:paraId="157F3CB1" w14:textId="73879845" w:rsidR="006C2E80" w:rsidRDefault="00C31FB7" w:rsidP="00C31FB7">
      <w:pPr>
        <w:rPr>
          <w:lang w:eastAsia="zh-CN"/>
        </w:rPr>
      </w:pPr>
      <w:r w:rsidRPr="00C31FB7">
        <w:rPr>
          <w:lang w:val="en-US" w:eastAsia="zh-CN"/>
        </w:rPr>
        <w:t xml:space="preserve">- </w:t>
      </w:r>
      <w:r w:rsidRPr="00C31FB7">
        <w:rPr>
          <w:lang w:val="en-US" w:eastAsia="zh-CN"/>
        </w:rPr>
        <w:tab/>
        <w:t xml:space="preserve">Enhancement </w:t>
      </w:r>
      <w:r w:rsidR="00D80607">
        <w:rPr>
          <w:lang w:val="en-US" w:eastAsia="zh-CN"/>
        </w:rPr>
        <w:t xml:space="preserve">in the management system of </w:t>
      </w:r>
      <w:r w:rsidR="00D80607">
        <w:t xml:space="preserve">performance measurement and related KPIs at the </w:t>
      </w:r>
      <w:r w:rsidR="00D80607">
        <w:rPr>
          <w:rFonts w:hint="eastAsia"/>
          <w:lang w:eastAsia="zh-CN"/>
        </w:rPr>
        <w:t>VN</w:t>
      </w:r>
      <w:r w:rsidR="00D80607">
        <w:rPr>
          <w:lang w:eastAsia="zh-CN"/>
        </w:rPr>
        <w:t xml:space="preserve"> </w:t>
      </w:r>
      <w:r w:rsidR="00D80607">
        <w:rPr>
          <w:rFonts w:hint="eastAsia"/>
          <w:lang w:eastAsia="zh-CN"/>
        </w:rPr>
        <w:t>group</w:t>
      </w:r>
      <w:r w:rsidR="00D80607">
        <w:rPr>
          <w:lang w:eastAsia="zh-CN"/>
        </w:rPr>
        <w:t xml:space="preserve"> </w:t>
      </w:r>
      <w:r w:rsidR="00D80607">
        <w:rPr>
          <w:rFonts w:hint="eastAsia"/>
          <w:lang w:eastAsia="zh-CN"/>
        </w:rPr>
        <w:t>level</w:t>
      </w:r>
      <w:r w:rsidRPr="00C31FB7">
        <w:rPr>
          <w:lang w:val="en-US" w:eastAsia="zh-CN"/>
        </w:rPr>
        <w:t>.</w:t>
      </w:r>
    </w:p>
    <w:p w14:paraId="2F530455" w14:textId="77777777" w:rsidR="00BB4656" w:rsidRPr="00D80607" w:rsidRDefault="00BB4656" w:rsidP="00C31FB7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B501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B501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B501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B501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B501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B501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B501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B5018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B5018">
            <w:pPr>
              <w:pStyle w:val="TAL"/>
            </w:pPr>
          </w:p>
        </w:tc>
      </w:tr>
    </w:tbl>
    <w:p w14:paraId="3D972A4A" w14:textId="77777777" w:rsidR="006C2E80" w:rsidRDefault="006C2E80" w:rsidP="007B5018">
      <w:pPr>
        <w:pStyle w:val="FP"/>
      </w:pPr>
    </w:p>
    <w:p w14:paraId="601A93BE" w14:textId="6D843070" w:rsidR="004C634D" w:rsidRPr="006C2E80" w:rsidRDefault="00102222" w:rsidP="007B5018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7B5018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7B5018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0B2684" w:rsidRPr="000B2684" w14:paraId="14695E17" w14:textId="77777777" w:rsidTr="0058668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E07806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0B2684" w:rsidRPr="000B2684" w14:paraId="2047490F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4B5F04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88DAF1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3C1F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C352AB" w14:textId="77777777" w:rsidR="000B2684" w:rsidRPr="000B2684" w:rsidRDefault="000B2684" w:rsidP="000B2684">
            <w:pPr>
              <w:keepNext/>
              <w:keepLines/>
              <w:spacing w:after="0"/>
              <w:ind w:right="-99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0B2684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Remarks</w:t>
            </w:r>
          </w:p>
        </w:tc>
      </w:tr>
      <w:tr w:rsidR="000B2684" w:rsidRPr="000B2684" w14:paraId="779C4D62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D3E" w14:textId="5816A523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  <w:lang w:eastAsia="en-GB"/>
              </w:rPr>
              <w:t>28.54</w:t>
            </w:r>
            <w:r w:rsidRPr="000B2684">
              <w:rPr>
                <w:rFonts w:eastAsia="Times New Roman"/>
                <w:color w:val="auto"/>
                <w:lang w:eastAsia="en-GB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797" w14:textId="033BD3FB" w:rsidR="000B2684" w:rsidRPr="000B2684" w:rsidRDefault="009A12BB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 w:rsidRPr="009A12BB">
              <w:rPr>
                <w:rFonts w:eastAsia="Times New Roman"/>
                <w:color w:val="auto"/>
                <w:lang w:eastAsia="en-GB"/>
              </w:rPr>
              <w:t>Management and orchestration of 5G networks; Network Resource Model (NRM); Stage 2 and stage 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D32" w14:textId="652AF9B7" w:rsidR="000B2684" w:rsidRPr="000B2684" w:rsidRDefault="00907A2F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  <w:r>
              <w:t xml:space="preserve">Dec </w:t>
            </w:r>
            <w:r w:rsidRPr="005334A7">
              <w:t>2023(SA#10</w:t>
            </w:r>
            <w:r>
              <w:t>2</w:t>
            </w:r>
            <w:r w:rsidRPr="005334A7"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F99F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</w:p>
        </w:tc>
      </w:tr>
      <w:tr w:rsidR="000B2684" w:rsidRPr="000B2684" w14:paraId="6DA25017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95EC" w14:textId="244305D1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rPr>
                <w:rFonts w:eastAsia="Times New Roman"/>
                <w:color w:val="auto"/>
                <w:lang w:eastAsia="en-GB"/>
              </w:rPr>
              <w:t>28.55</w:t>
            </w:r>
            <w:r w:rsidRPr="000B2684">
              <w:rPr>
                <w:rFonts w:eastAsia="Times New Roman"/>
                <w:color w:val="auto"/>
                <w:lang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592C" w14:textId="7868A9B4" w:rsidR="000B2684" w:rsidRPr="000B2684" w:rsidRDefault="00FB2785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rPr>
                <w:lang w:eastAsia="zh-CN"/>
              </w:rPr>
              <w:t>Management and orchestration; 5G performance measurements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D00B" w14:textId="6440987C" w:rsidR="000B2684" w:rsidRPr="000B2684" w:rsidRDefault="00907A2F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  <w:r>
              <w:t xml:space="preserve">Dec </w:t>
            </w:r>
            <w:r w:rsidRPr="005334A7">
              <w:t>2023(SA#10</w:t>
            </w:r>
            <w:r>
              <w:t>2</w:t>
            </w:r>
            <w:r w:rsidRPr="005334A7"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EE6A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</w:p>
        </w:tc>
      </w:tr>
      <w:tr w:rsidR="000B2684" w:rsidRPr="000B2684" w14:paraId="14E3BF47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EAA" w14:textId="03E0AFF6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rPr>
                <w:rFonts w:eastAsia="Times New Roman"/>
                <w:color w:val="auto"/>
                <w:lang w:eastAsia="en-GB"/>
              </w:rPr>
              <w:t>28</w:t>
            </w:r>
            <w:r w:rsidRPr="000B2684">
              <w:rPr>
                <w:rFonts w:eastAsia="Times New Roman"/>
                <w:color w:val="auto"/>
                <w:lang w:eastAsia="en-GB"/>
              </w:rPr>
              <w:t>.5</w:t>
            </w:r>
            <w:r>
              <w:rPr>
                <w:rFonts w:eastAsia="Times New Roman"/>
                <w:color w:val="auto"/>
                <w:lang w:eastAsia="en-GB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006B" w14:textId="5239B87C" w:rsidR="000B2684" w:rsidRPr="000B2684" w:rsidRDefault="00FB2785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rPr>
                <w:lang w:eastAsia="zh-CN"/>
              </w:rPr>
              <w:t xml:space="preserve">Management and orchestration; </w:t>
            </w:r>
            <w:r w:rsidRPr="003D224E">
              <w:t>5G end to end Key Performance Indicators (KPI)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FB4" w14:textId="6F308062" w:rsidR="000B2684" w:rsidRPr="000B2684" w:rsidRDefault="00907A2F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  <w:r>
              <w:t xml:space="preserve">Dec </w:t>
            </w:r>
            <w:r w:rsidRPr="005334A7">
              <w:t>2023(SA#10</w:t>
            </w:r>
            <w:r>
              <w:t>2</w:t>
            </w:r>
            <w:r w:rsidRPr="005334A7"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9FE3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i/>
                <w:color w:val="auto"/>
                <w:lang w:eastAsia="en-GB"/>
              </w:rPr>
            </w:pPr>
          </w:p>
        </w:tc>
      </w:tr>
      <w:tr w:rsidR="000B2684" w:rsidRPr="000B2684" w14:paraId="718203F5" w14:textId="77777777" w:rsidTr="0058668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CB48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3D61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33B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color w:val="auto"/>
                <w:lang w:eastAsia="en-GB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F35D" w14:textId="77777777" w:rsidR="000B2684" w:rsidRPr="000B2684" w:rsidRDefault="000B2684" w:rsidP="000B2684">
            <w:pPr>
              <w:spacing w:after="0"/>
              <w:jc w:val="left"/>
              <w:rPr>
                <w:rFonts w:eastAsia="Times New Roman"/>
                <w:iCs/>
                <w:color w:val="auto"/>
                <w:lang w:eastAsia="en-GB"/>
              </w:rPr>
            </w:pPr>
          </w:p>
        </w:tc>
      </w:tr>
    </w:tbl>
    <w:p w14:paraId="701E09C7" w14:textId="77777777" w:rsidR="00C4305E" w:rsidRDefault="00C4305E" w:rsidP="007B5018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55AE18" w:rsidR="006C2E80" w:rsidRPr="007B5018" w:rsidRDefault="00187C2E" w:rsidP="007B5018">
      <w:r>
        <w:rPr>
          <w:lang w:eastAsia="zh-CN"/>
        </w:rPr>
        <w:t>Yushuang</w:t>
      </w:r>
      <w:r w:rsidR="006A0B25">
        <w:t xml:space="preserve"> </w:t>
      </w:r>
      <w:r>
        <w:rPr>
          <w:lang w:eastAsia="zh-CN"/>
        </w:rPr>
        <w:t>Hu</w:t>
      </w:r>
      <w:r w:rsidR="006A0B25">
        <w:t xml:space="preserve">, CMCC, </w:t>
      </w:r>
      <w:r>
        <w:rPr>
          <w:lang w:eastAsia="zh-CN"/>
        </w:rPr>
        <w:t>huyushuang</w:t>
      </w:r>
      <w:r w:rsidR="007B5018" w:rsidRPr="007B5018">
        <w:t>@chinamobile.com</w:t>
      </w:r>
    </w:p>
    <w:p w14:paraId="0E3806E9" w14:textId="77777777" w:rsidR="007B5018" w:rsidRDefault="007B5018" w:rsidP="007B5018">
      <w:pPr>
        <w:pStyle w:val="2"/>
        <w:spacing w:before="0"/>
      </w:pPr>
      <w:r>
        <w:t>7</w:t>
      </w:r>
      <w:r>
        <w:tab/>
        <w:t>Work item leadership</w:t>
      </w:r>
    </w:p>
    <w:p w14:paraId="166DDA96" w14:textId="77777777" w:rsidR="007B5018" w:rsidRDefault="007B5018" w:rsidP="007B5018">
      <w:r w:rsidRPr="00386CF8">
        <w:t>SA WG5</w:t>
      </w:r>
    </w:p>
    <w:p w14:paraId="0AF3891D" w14:textId="77777777" w:rsidR="007B5018" w:rsidRDefault="007B5018" w:rsidP="007B5018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DFE757" w14:textId="77777777" w:rsidR="007B5018" w:rsidRPr="00386CF8" w:rsidRDefault="007B5018" w:rsidP="007B5018">
      <w:r w:rsidRPr="00386CF8">
        <w:t>Co-ordination with SA2</w:t>
      </w:r>
      <w:r>
        <w:rPr>
          <w:rFonts w:hint="eastAsia"/>
          <w:lang w:eastAsia="zh-CN"/>
        </w:rPr>
        <w:t>.</w:t>
      </w:r>
      <w:r w:rsidRPr="00251D80">
        <w:rPr>
          <w:i/>
        </w:rPr>
        <w:t xml:space="preserve"> 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7B5018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B5018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040DB42" w:rsidR="00557B2E" w:rsidRDefault="007B5018" w:rsidP="007B50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F5FCA10" w:rsidR="0048267C" w:rsidRDefault="002176FF" w:rsidP="007B5018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B757736" w:rsidR="0048267C" w:rsidRPr="00E34310" w:rsidRDefault="006608A1" w:rsidP="006608A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Asia</w:t>
            </w:r>
            <w:r w:rsidR="003C7074">
              <w:t xml:space="preserve"> </w:t>
            </w:r>
            <w:r>
              <w:rPr>
                <w:rFonts w:hint="eastAsia"/>
                <w:lang w:eastAsia="zh-CN"/>
              </w:rPr>
              <w:t>Info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843D4" w:rsidR="0048267C" w:rsidRDefault="006608A1" w:rsidP="007B5018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434A67" w:rsidR="00025316" w:rsidRDefault="00CB595A" w:rsidP="007B5018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B5018">
            <w:pPr>
              <w:pStyle w:val="TAL"/>
            </w:pPr>
          </w:p>
        </w:tc>
      </w:tr>
    </w:tbl>
    <w:p w14:paraId="2CBA0369" w14:textId="77777777" w:rsidR="00F41A27" w:rsidRPr="00641ED8" w:rsidRDefault="00F41A27" w:rsidP="007B501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937F5" w14:textId="77777777" w:rsidR="00225F39" w:rsidRDefault="00225F39" w:rsidP="007B5018">
      <w:r>
        <w:separator/>
      </w:r>
    </w:p>
  </w:endnote>
  <w:endnote w:type="continuationSeparator" w:id="0">
    <w:p w14:paraId="312CAE1B" w14:textId="77777777" w:rsidR="00225F39" w:rsidRDefault="00225F39" w:rsidP="007B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647BC" w14:textId="77777777" w:rsidR="00225F39" w:rsidRDefault="00225F39" w:rsidP="007B5018">
      <w:r>
        <w:separator/>
      </w:r>
    </w:p>
  </w:footnote>
  <w:footnote w:type="continuationSeparator" w:id="0">
    <w:p w14:paraId="17D14B36" w14:textId="77777777" w:rsidR="00225F39" w:rsidRDefault="00225F39" w:rsidP="007B5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9F1"/>
    <w:rsid w:val="0001220A"/>
    <w:rsid w:val="000132D1"/>
    <w:rsid w:val="00016E0A"/>
    <w:rsid w:val="000205C5"/>
    <w:rsid w:val="00025316"/>
    <w:rsid w:val="00037C06"/>
    <w:rsid w:val="00044276"/>
    <w:rsid w:val="00044DAE"/>
    <w:rsid w:val="00052BF8"/>
    <w:rsid w:val="00057116"/>
    <w:rsid w:val="00063CFA"/>
    <w:rsid w:val="00064A5F"/>
    <w:rsid w:val="00064CB2"/>
    <w:rsid w:val="00066954"/>
    <w:rsid w:val="00067741"/>
    <w:rsid w:val="00072A56"/>
    <w:rsid w:val="00082CCB"/>
    <w:rsid w:val="000A3125"/>
    <w:rsid w:val="000A35DE"/>
    <w:rsid w:val="000B0519"/>
    <w:rsid w:val="000B1ABD"/>
    <w:rsid w:val="000B2684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8CC"/>
    <w:rsid w:val="00171925"/>
    <w:rsid w:val="00173998"/>
    <w:rsid w:val="00174617"/>
    <w:rsid w:val="001759A7"/>
    <w:rsid w:val="0018014D"/>
    <w:rsid w:val="00187C2E"/>
    <w:rsid w:val="00191D9D"/>
    <w:rsid w:val="001942D5"/>
    <w:rsid w:val="001A4192"/>
    <w:rsid w:val="001A7910"/>
    <w:rsid w:val="001C4708"/>
    <w:rsid w:val="001C5C86"/>
    <w:rsid w:val="001C718D"/>
    <w:rsid w:val="001E14C4"/>
    <w:rsid w:val="001F7D5F"/>
    <w:rsid w:val="001F7EB4"/>
    <w:rsid w:val="002000C2"/>
    <w:rsid w:val="00205F25"/>
    <w:rsid w:val="002176FF"/>
    <w:rsid w:val="00221B1E"/>
    <w:rsid w:val="00225F39"/>
    <w:rsid w:val="00240DCD"/>
    <w:rsid w:val="0024786B"/>
    <w:rsid w:val="00251D80"/>
    <w:rsid w:val="00254FB5"/>
    <w:rsid w:val="00263562"/>
    <w:rsid w:val="002640E5"/>
    <w:rsid w:val="0026436F"/>
    <w:rsid w:val="0026606E"/>
    <w:rsid w:val="00276403"/>
    <w:rsid w:val="00283472"/>
    <w:rsid w:val="002944FD"/>
    <w:rsid w:val="002B4392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074"/>
    <w:rsid w:val="003D2781"/>
    <w:rsid w:val="003D62A9"/>
    <w:rsid w:val="003D7E29"/>
    <w:rsid w:val="003F04C7"/>
    <w:rsid w:val="003F268E"/>
    <w:rsid w:val="003F7142"/>
    <w:rsid w:val="003F7B3D"/>
    <w:rsid w:val="00411698"/>
    <w:rsid w:val="00412051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882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1C16"/>
    <w:rsid w:val="005D3FEC"/>
    <w:rsid w:val="005D44BE"/>
    <w:rsid w:val="005E088B"/>
    <w:rsid w:val="005E287B"/>
    <w:rsid w:val="005E3A5B"/>
    <w:rsid w:val="0061105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004"/>
    <w:rsid w:val="00654893"/>
    <w:rsid w:val="006608A1"/>
    <w:rsid w:val="00662741"/>
    <w:rsid w:val="006633A4"/>
    <w:rsid w:val="00667DD2"/>
    <w:rsid w:val="00671BBB"/>
    <w:rsid w:val="00682237"/>
    <w:rsid w:val="006A0B25"/>
    <w:rsid w:val="006A0EF8"/>
    <w:rsid w:val="006A45BA"/>
    <w:rsid w:val="006B4280"/>
    <w:rsid w:val="006B4B1C"/>
    <w:rsid w:val="006C2E80"/>
    <w:rsid w:val="006C34C0"/>
    <w:rsid w:val="006C4991"/>
    <w:rsid w:val="006D1E2E"/>
    <w:rsid w:val="006D2EF8"/>
    <w:rsid w:val="006E0F19"/>
    <w:rsid w:val="006E1FDA"/>
    <w:rsid w:val="006E4A56"/>
    <w:rsid w:val="006E5E87"/>
    <w:rsid w:val="006F1A44"/>
    <w:rsid w:val="006F424F"/>
    <w:rsid w:val="0070387E"/>
    <w:rsid w:val="00706A1A"/>
    <w:rsid w:val="00707673"/>
    <w:rsid w:val="007162BE"/>
    <w:rsid w:val="00720206"/>
    <w:rsid w:val="00721122"/>
    <w:rsid w:val="00722267"/>
    <w:rsid w:val="00746F46"/>
    <w:rsid w:val="0075252A"/>
    <w:rsid w:val="00753B8C"/>
    <w:rsid w:val="00760E07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018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D97"/>
    <w:rsid w:val="008B519F"/>
    <w:rsid w:val="008C0E78"/>
    <w:rsid w:val="008C537F"/>
    <w:rsid w:val="008D3E83"/>
    <w:rsid w:val="008D658B"/>
    <w:rsid w:val="008F2279"/>
    <w:rsid w:val="00907A2F"/>
    <w:rsid w:val="00912E21"/>
    <w:rsid w:val="00913E22"/>
    <w:rsid w:val="00922FCB"/>
    <w:rsid w:val="00935CB0"/>
    <w:rsid w:val="00937C6F"/>
    <w:rsid w:val="009428A9"/>
    <w:rsid w:val="009437A2"/>
    <w:rsid w:val="00944B28"/>
    <w:rsid w:val="00967838"/>
    <w:rsid w:val="00971498"/>
    <w:rsid w:val="009822EC"/>
    <w:rsid w:val="00982CD6"/>
    <w:rsid w:val="00985B73"/>
    <w:rsid w:val="009870A7"/>
    <w:rsid w:val="00987938"/>
    <w:rsid w:val="00991315"/>
    <w:rsid w:val="00992266"/>
    <w:rsid w:val="00994A54"/>
    <w:rsid w:val="009A0B51"/>
    <w:rsid w:val="009A12BB"/>
    <w:rsid w:val="009A3BC4"/>
    <w:rsid w:val="009A527F"/>
    <w:rsid w:val="009A6092"/>
    <w:rsid w:val="009B1936"/>
    <w:rsid w:val="009B493F"/>
    <w:rsid w:val="009C2977"/>
    <w:rsid w:val="009C2DCC"/>
    <w:rsid w:val="009E0A4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6CBA"/>
    <w:rsid w:val="00AD77C4"/>
    <w:rsid w:val="00AE25BF"/>
    <w:rsid w:val="00AF0C13"/>
    <w:rsid w:val="00AF3693"/>
    <w:rsid w:val="00B016A7"/>
    <w:rsid w:val="00B03AF5"/>
    <w:rsid w:val="00B03C01"/>
    <w:rsid w:val="00B04E50"/>
    <w:rsid w:val="00B078D6"/>
    <w:rsid w:val="00B1248D"/>
    <w:rsid w:val="00B14709"/>
    <w:rsid w:val="00B2743D"/>
    <w:rsid w:val="00B3015C"/>
    <w:rsid w:val="00B344D8"/>
    <w:rsid w:val="00B5492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656"/>
    <w:rsid w:val="00BB5EBF"/>
    <w:rsid w:val="00BC642A"/>
    <w:rsid w:val="00BF3BCF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FB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595A"/>
    <w:rsid w:val="00CC72A4"/>
    <w:rsid w:val="00CC74B6"/>
    <w:rsid w:val="00CD3153"/>
    <w:rsid w:val="00CF6810"/>
    <w:rsid w:val="00D06117"/>
    <w:rsid w:val="00D21FAC"/>
    <w:rsid w:val="00D31CC8"/>
    <w:rsid w:val="00D32678"/>
    <w:rsid w:val="00D432E3"/>
    <w:rsid w:val="00D521C1"/>
    <w:rsid w:val="00D71F40"/>
    <w:rsid w:val="00D77416"/>
    <w:rsid w:val="00D80607"/>
    <w:rsid w:val="00D80FC6"/>
    <w:rsid w:val="00D94917"/>
    <w:rsid w:val="00DA4A31"/>
    <w:rsid w:val="00DA74F3"/>
    <w:rsid w:val="00DB69F3"/>
    <w:rsid w:val="00DC4907"/>
    <w:rsid w:val="00DD017C"/>
    <w:rsid w:val="00DD397A"/>
    <w:rsid w:val="00DD58B7"/>
    <w:rsid w:val="00DD6699"/>
    <w:rsid w:val="00DE3168"/>
    <w:rsid w:val="00DF40EC"/>
    <w:rsid w:val="00E007C5"/>
    <w:rsid w:val="00E00DBF"/>
    <w:rsid w:val="00E0213F"/>
    <w:rsid w:val="00E033E0"/>
    <w:rsid w:val="00E047AE"/>
    <w:rsid w:val="00E1026B"/>
    <w:rsid w:val="00E13CB2"/>
    <w:rsid w:val="00E20C37"/>
    <w:rsid w:val="00E34310"/>
    <w:rsid w:val="00E418DE"/>
    <w:rsid w:val="00E44A6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B1E"/>
    <w:rsid w:val="00F07C92"/>
    <w:rsid w:val="00F10971"/>
    <w:rsid w:val="00F138AB"/>
    <w:rsid w:val="00F14B43"/>
    <w:rsid w:val="00F17BBB"/>
    <w:rsid w:val="00F203C7"/>
    <w:rsid w:val="00F215E2"/>
    <w:rsid w:val="00F21E3F"/>
    <w:rsid w:val="00F25CF6"/>
    <w:rsid w:val="00F41A27"/>
    <w:rsid w:val="00F4338D"/>
    <w:rsid w:val="00F436EF"/>
    <w:rsid w:val="00F440D3"/>
    <w:rsid w:val="00F446AC"/>
    <w:rsid w:val="00F46EAF"/>
    <w:rsid w:val="00F5774F"/>
    <w:rsid w:val="00F62688"/>
    <w:rsid w:val="00F73805"/>
    <w:rsid w:val="00F76BE5"/>
    <w:rsid w:val="00F83D11"/>
    <w:rsid w:val="00F921F1"/>
    <w:rsid w:val="00FB127E"/>
    <w:rsid w:val="00FB2785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B501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6F424F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7B5018"/>
    <w:pPr>
      <w:ind w:firstLineChars="200" w:firstLine="420"/>
    </w:pPr>
  </w:style>
  <w:style w:type="paragraph" w:styleId="aa">
    <w:name w:val="Balloon Text"/>
    <w:basedOn w:val="a"/>
    <w:link w:val="ab"/>
    <w:rsid w:val="006608A1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6608A1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E30CA-4F2C-4B44-BE51-E3318DC68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765</Words>
  <Characters>4616</Characters>
  <Application>Microsoft Office Word</Application>
  <DocSecurity>0</DocSecurity>
  <Lines>384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yushuanghu</cp:lastModifiedBy>
  <cp:revision>7</cp:revision>
  <cp:lastPrinted>2000-02-29T11:31:00Z</cp:lastPrinted>
  <dcterms:created xsi:type="dcterms:W3CDTF">2023-01-06T02:16:00Z</dcterms:created>
  <dcterms:modified xsi:type="dcterms:W3CDTF">2023-01-06T09:18:00Z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803281450ae4c209a40a52033ef475252b05b73e27cc9f6571940e7dff8754bf</vt:lpwstr>
  </property>
</Properties>
</file>